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667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6671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6671E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DCE941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31FD7-884C-41B8-9DBE-BA788BED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2018-12-03T04:15:00Z</dcterms:modified>
</cp:coreProperties>
</file>